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0A6A4A02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07B24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423A7" w:rsidRPr="000423A7">
        <w:rPr>
          <w:b/>
          <w:i/>
          <w:noProof/>
          <w:sz w:val="28"/>
        </w:rPr>
        <w:t>22</w:t>
      </w:r>
      <w:r w:rsidR="00B33CAA">
        <w:rPr>
          <w:b/>
          <w:i/>
          <w:noProof/>
          <w:sz w:val="28"/>
        </w:rPr>
        <w:t>2305</w:t>
      </w:r>
    </w:p>
    <w:p w14:paraId="4F58A4D1" w14:textId="72617984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607B24">
        <w:rPr>
          <w:b/>
          <w:bCs/>
          <w:sz w:val="24"/>
        </w:rPr>
        <w:t>4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607B24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7C0E8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7697F">
        <w:rPr>
          <w:rFonts w:ascii="Arial" w:hAnsi="Arial"/>
          <w:b/>
          <w:lang w:val="en-US"/>
        </w:rPr>
        <w:t>China Mobile</w:t>
      </w:r>
    </w:p>
    <w:p w14:paraId="7C9F0994" w14:textId="5C1EC5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B24">
        <w:rPr>
          <w:rFonts w:ascii="Arial" w:hAnsi="Arial" w:cs="Arial"/>
          <w:b/>
        </w:rPr>
        <w:t xml:space="preserve">WoP of </w:t>
      </w:r>
      <w:r w:rsidR="0007697F" w:rsidRPr="0007697F">
        <w:rPr>
          <w:rFonts w:ascii="Arial" w:hAnsi="Arial" w:cs="Arial"/>
          <w:b/>
        </w:rPr>
        <w:t>FS_5GLAN_Mgt</w:t>
      </w:r>
    </w:p>
    <w:p w14:paraId="7C3F786F" w14:textId="35B55C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7697F">
        <w:rPr>
          <w:rFonts w:ascii="Arial" w:hAnsi="Arial"/>
          <w:b/>
          <w:lang w:eastAsia="zh-CN"/>
        </w:rPr>
        <w:t>Endorsement</w:t>
      </w:r>
    </w:p>
    <w:p w14:paraId="29FC3C54" w14:textId="67FAD4F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1A4A8D">
        <w:rPr>
          <w:rFonts w:ascii="Arial" w:hAnsi="Arial"/>
          <w:b/>
        </w:rPr>
        <w:t>5.</w:t>
      </w:r>
      <w:r w:rsidR="00B33CAA">
        <w:rPr>
          <w:rFonts w:ascii="Arial" w:hAnsi="Arial"/>
          <w:b/>
        </w:rPr>
        <w:t>11</w:t>
      </w:r>
      <w:bookmarkStart w:id="0" w:name="_GoBack"/>
      <w:bookmarkEnd w:id="0"/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63B22144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>proposal in section 3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17C58881" w14:textId="77777777" w:rsidR="0007697F" w:rsidRDefault="0007697F" w:rsidP="0007697F">
      <w:pPr>
        <w:pStyle w:val="Reference"/>
        <w:jc w:val="both"/>
      </w:pPr>
      <w:r>
        <w:t>[1]</w:t>
      </w:r>
      <w:r>
        <w:tab/>
        <w:t>SP-220324 "</w:t>
      </w:r>
      <w:r w:rsidRPr="00597C50">
        <w:t xml:space="preserve"> New Study on Management Aspects of 5GLAN </w:t>
      </w:r>
      <w:r>
        <w:t>"</w:t>
      </w:r>
    </w:p>
    <w:p w14:paraId="7B228EED" w14:textId="10EE8350" w:rsidR="00702BCC" w:rsidRDefault="00702BCC" w:rsidP="0007697F">
      <w:pPr>
        <w:pStyle w:val="1"/>
      </w:pPr>
      <w:r>
        <w:t>3</w:t>
      </w:r>
      <w:r>
        <w:tab/>
        <w:t>Detailed proposal</w:t>
      </w:r>
    </w:p>
    <w:p w14:paraId="1A6555C9" w14:textId="6EE5A9A4" w:rsidR="00173138" w:rsidRDefault="00BD74BC" w:rsidP="00173138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702BCC">
        <w:rPr>
          <w:lang w:eastAsia="zh-CN"/>
        </w:rPr>
        <w:t>endorse the</w:t>
      </w:r>
      <w:r>
        <w:rPr>
          <w:lang w:eastAsia="zh-CN"/>
        </w:rPr>
        <w:t xml:space="preserve"> WoP of </w:t>
      </w:r>
      <w:r w:rsidR="0007697F" w:rsidRPr="0007697F">
        <w:rPr>
          <w:rFonts w:ascii="Arial" w:hAnsi="Arial" w:cs="Arial"/>
          <w:b/>
        </w:rPr>
        <w:t>FS_5GLAN_Mgt</w:t>
      </w:r>
      <w:r>
        <w:rPr>
          <w:lang w:eastAsia="zh-CN"/>
        </w:rPr>
        <w:t xml:space="preserve">: </w:t>
      </w:r>
    </w:p>
    <w:tbl>
      <w:tblPr>
        <w:tblpPr w:leftFromText="180" w:rightFromText="180" w:vertAnchor="text" w:horzAnchor="page" w:tblpXSpec="center" w:tblpY="9"/>
        <w:tblOverlap w:val="never"/>
        <w:tblW w:w="969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8"/>
        <w:gridCol w:w="5751"/>
        <w:gridCol w:w="2739"/>
      </w:tblGrid>
      <w:tr w:rsidR="00173138" w14:paraId="463CB9CF" w14:textId="77777777" w:rsidTr="00227367">
        <w:trPr>
          <w:trHeight w:val="421"/>
          <w:tblCellSpacing w:w="0" w:type="dxa"/>
          <w:jc w:val="center"/>
        </w:trPr>
        <w:tc>
          <w:tcPr>
            <w:tcW w:w="120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065704" w14:textId="77777777" w:rsidR="00173138" w:rsidRDefault="00173138" w:rsidP="00227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75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5F44EF6C" w14:textId="77777777" w:rsidR="00173138" w:rsidRDefault="00173138" w:rsidP="00227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WoP description</w:t>
            </w:r>
          </w:p>
        </w:tc>
        <w:tc>
          <w:tcPr>
            <w:tcW w:w="273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A1DA33" w14:textId="77777777" w:rsidR="00173138" w:rsidRDefault="00173138" w:rsidP="0022736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Meeting allocation proposal</w:t>
            </w:r>
          </w:p>
        </w:tc>
      </w:tr>
      <w:tr w:rsidR="00173138" w14:paraId="727600DF" w14:textId="77777777" w:rsidTr="00227367">
        <w:trPr>
          <w:trHeight w:val="332"/>
          <w:tblCellSpacing w:w="0" w:type="dxa"/>
          <w:jc w:val="center"/>
        </w:trPr>
        <w:tc>
          <w:tcPr>
            <w:tcW w:w="12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B1079A" w14:textId="77777777" w:rsidR="00173138" w:rsidRDefault="00173138" w:rsidP="00227367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6.5.1</w:t>
            </w:r>
          </w:p>
        </w:tc>
        <w:tc>
          <w:tcPr>
            <w:tcW w:w="849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7D6AC5" w14:textId="368DEB9C" w:rsidR="00173138" w:rsidRDefault="00173138" w:rsidP="00227367">
            <w:pP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173138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  <w:t>Study on Management Aspects of 5GLAN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  <w:t xml:space="preserve"> FS</w:t>
            </w:r>
            <w:r>
              <w:rPr>
                <w:rFonts w:ascii="Arial" w:eastAsia="等线" w:hAnsi="Arial" w:cs="Arial" w:hint="eastAsia"/>
                <w:b/>
                <w:color w:val="000000"/>
                <w:kern w:val="24"/>
                <w:sz w:val="18"/>
                <w:szCs w:val="18"/>
                <w:lang w:eastAsia="zh-CN"/>
              </w:rPr>
              <w:t>_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zh-CN"/>
              </w:rPr>
              <w:t>5GLAN_Mgt (SP-220324)</w:t>
            </w:r>
          </w:p>
        </w:tc>
      </w:tr>
      <w:tr w:rsidR="00173138" w14:paraId="72B63DAC" w14:textId="77777777" w:rsidTr="00227367">
        <w:trPr>
          <w:trHeight w:val="596"/>
          <w:tblCellSpacing w:w="0" w:type="dxa"/>
          <w:jc w:val="center"/>
        </w:trPr>
        <w:tc>
          <w:tcPr>
            <w:tcW w:w="12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40C6E36" w14:textId="77777777" w:rsidR="00173138" w:rsidRDefault="00173138" w:rsidP="002273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WoP#1</w:t>
            </w:r>
          </w:p>
        </w:tc>
        <w:tc>
          <w:tcPr>
            <w:tcW w:w="57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BECE98E" w14:textId="3928B376" w:rsidR="00173138" w:rsidRDefault="00BF76EC" w:rsidP="00BF76EC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Use cases and </w:t>
            </w:r>
            <w:r w:rsidR="00173138" w:rsidRPr="00173138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potential requirements for 5G management system which supports 5G LAN-type services</w:t>
            </w:r>
          </w:p>
        </w:tc>
        <w:tc>
          <w:tcPr>
            <w:tcW w:w="27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2AC8C18E" w14:textId="77777777" w:rsidR="00173138" w:rsidRDefault="00173138" w:rsidP="00227367">
            <w:pPr>
              <w:jc w:val="center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val="en-US"/>
              </w:rPr>
              <w:t>SA5 #143e, SA5 #144e</w:t>
            </w:r>
          </w:p>
        </w:tc>
      </w:tr>
      <w:tr w:rsidR="00173138" w14:paraId="1412B700" w14:textId="77777777" w:rsidTr="00227367">
        <w:trPr>
          <w:trHeight w:val="407"/>
          <w:tblCellSpacing w:w="0" w:type="dxa"/>
          <w:jc w:val="center"/>
        </w:trPr>
        <w:tc>
          <w:tcPr>
            <w:tcW w:w="12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468EE90" w14:textId="77777777" w:rsidR="00173138" w:rsidRDefault="00173138" w:rsidP="0022736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WoP#2</w:t>
            </w:r>
          </w:p>
        </w:tc>
        <w:tc>
          <w:tcPr>
            <w:tcW w:w="57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894E68C" w14:textId="7426CB7B" w:rsidR="00173138" w:rsidRDefault="00173138" w:rsidP="00173138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173138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Investigate potential enhancement of network configuration to support 5G LAN-type services (e.g. configuration of service area where 5G VN group communication is applicable to the UEs)</w:t>
            </w:r>
          </w:p>
        </w:tc>
        <w:tc>
          <w:tcPr>
            <w:tcW w:w="27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35D79B3" w14:textId="77777777" w:rsidR="00173138" w:rsidRDefault="00173138" w:rsidP="00227367">
            <w:pPr>
              <w:jc w:val="center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val="en-US"/>
              </w:rPr>
              <w:t>SA5 #144e, SA5 #145e</w:t>
            </w:r>
          </w:p>
        </w:tc>
      </w:tr>
      <w:tr w:rsidR="00173138" w14:paraId="4A980525" w14:textId="77777777" w:rsidTr="00227367">
        <w:trPr>
          <w:trHeight w:val="784"/>
          <w:tblCellSpacing w:w="0" w:type="dxa"/>
          <w:jc w:val="center"/>
        </w:trPr>
        <w:tc>
          <w:tcPr>
            <w:tcW w:w="12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2D032EDA" w14:textId="77777777" w:rsidR="00173138" w:rsidRDefault="00173138" w:rsidP="002273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WoP#3</w:t>
            </w:r>
          </w:p>
        </w:tc>
        <w:tc>
          <w:tcPr>
            <w:tcW w:w="57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E292F58" w14:textId="2D9CF9C9" w:rsidR="00173138" w:rsidRDefault="00BF76EC" w:rsidP="00BF76EC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Investigate</w:t>
            </w:r>
            <w:r w:rsidR="00173138" w:rsidRPr="00173138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 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potential enhancement of </w:t>
            </w:r>
            <w:r w:rsidR="00173138" w:rsidRPr="00173138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performance measurement in VN group level</w:t>
            </w:r>
          </w:p>
        </w:tc>
        <w:tc>
          <w:tcPr>
            <w:tcW w:w="27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D0A2E1E" w14:textId="30BC6479" w:rsidR="00173138" w:rsidRDefault="00173138" w:rsidP="00173138">
            <w:pPr>
              <w:jc w:val="center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val="en-US"/>
              </w:rPr>
              <w:t>SA5 #144e, SA5 #144e</w:t>
            </w:r>
          </w:p>
        </w:tc>
      </w:tr>
      <w:tr w:rsidR="00173138" w14:paraId="521AB2C4" w14:textId="77777777" w:rsidTr="00227367">
        <w:trPr>
          <w:trHeight w:val="609"/>
          <w:tblCellSpacing w:w="0" w:type="dxa"/>
          <w:jc w:val="center"/>
        </w:trPr>
        <w:tc>
          <w:tcPr>
            <w:tcW w:w="12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50A4AE3" w14:textId="77777777" w:rsidR="00173138" w:rsidRDefault="00173138" w:rsidP="002273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WoP#4</w:t>
            </w:r>
          </w:p>
        </w:tc>
        <w:tc>
          <w:tcPr>
            <w:tcW w:w="57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6E7B644" w14:textId="607BE8CC" w:rsidR="00173138" w:rsidRDefault="00BF76EC" w:rsidP="00BF76EC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Investigate the new end-to-end network KPIS in VN group level</w:t>
            </w:r>
            <w:r w:rsidRPr="00BF76E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 to evaluate the consistence of group UE experience</w:t>
            </w:r>
          </w:p>
        </w:tc>
        <w:tc>
          <w:tcPr>
            <w:tcW w:w="27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2481356" w14:textId="287F22F7" w:rsidR="00173138" w:rsidRDefault="00173138" w:rsidP="00227367">
            <w:pPr>
              <w:jc w:val="center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val="en-US"/>
              </w:rPr>
              <w:t>SA5 #145e</w:t>
            </w:r>
          </w:p>
        </w:tc>
      </w:tr>
    </w:tbl>
    <w:p w14:paraId="49BD7A36" w14:textId="77777777" w:rsidR="00173138" w:rsidRPr="0007697F" w:rsidRDefault="00173138" w:rsidP="00B85D31">
      <w:pPr>
        <w:spacing w:line="360" w:lineRule="auto"/>
        <w:rPr>
          <w:lang w:eastAsia="zh-CN"/>
        </w:rPr>
      </w:pPr>
    </w:p>
    <w:sectPr w:rsidR="00173138" w:rsidRPr="000769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6C8DB" w14:textId="77777777" w:rsidR="007A4B1F" w:rsidRDefault="007A4B1F">
      <w:r>
        <w:separator/>
      </w:r>
    </w:p>
  </w:endnote>
  <w:endnote w:type="continuationSeparator" w:id="0">
    <w:p w14:paraId="5D9F5FAC" w14:textId="77777777" w:rsidR="007A4B1F" w:rsidRDefault="007A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32209" w14:textId="77777777" w:rsidR="007A4B1F" w:rsidRDefault="007A4B1F">
      <w:r>
        <w:separator/>
      </w:r>
    </w:p>
  </w:footnote>
  <w:footnote w:type="continuationSeparator" w:id="0">
    <w:p w14:paraId="4678B3FE" w14:textId="77777777" w:rsidR="007A4B1F" w:rsidRDefault="007A4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A0885"/>
    <w:multiLevelType w:val="hybridMultilevel"/>
    <w:tmpl w:val="DA72D3CE"/>
    <w:lvl w:ilvl="0" w:tplc="AE92A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E53E3"/>
    <w:multiLevelType w:val="hybridMultilevel"/>
    <w:tmpl w:val="88CC9570"/>
    <w:lvl w:ilvl="0" w:tplc="1F926CD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F3979FF"/>
    <w:multiLevelType w:val="hybridMultilevel"/>
    <w:tmpl w:val="0BCCDB70"/>
    <w:lvl w:ilvl="0" w:tplc="2FBC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B81ACA"/>
    <w:multiLevelType w:val="hybridMultilevel"/>
    <w:tmpl w:val="713ED5EC"/>
    <w:lvl w:ilvl="0" w:tplc="9B70B642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EE3EF3"/>
    <w:multiLevelType w:val="hybridMultilevel"/>
    <w:tmpl w:val="1FAA1BD4"/>
    <w:lvl w:ilvl="0" w:tplc="412A5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2"/>
  </w:num>
  <w:num w:numId="22">
    <w:abstractNumId w:val="17"/>
  </w:num>
  <w:num w:numId="23">
    <w:abstractNumId w:val="13"/>
  </w:num>
  <w:num w:numId="24">
    <w:abstractNumId w:val="14"/>
  </w:num>
  <w:num w:numId="25">
    <w:abstractNumId w:val="1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23A7"/>
    <w:rsid w:val="00046389"/>
    <w:rsid w:val="00074722"/>
    <w:rsid w:val="0007697F"/>
    <w:rsid w:val="0008104C"/>
    <w:rsid w:val="000819D8"/>
    <w:rsid w:val="000934A6"/>
    <w:rsid w:val="000A2C6C"/>
    <w:rsid w:val="000A4660"/>
    <w:rsid w:val="000D1B5B"/>
    <w:rsid w:val="000E4F9E"/>
    <w:rsid w:val="0010401F"/>
    <w:rsid w:val="00112FC3"/>
    <w:rsid w:val="00173138"/>
    <w:rsid w:val="00173FA3"/>
    <w:rsid w:val="00184B6F"/>
    <w:rsid w:val="001861E5"/>
    <w:rsid w:val="001A4A8D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C94"/>
    <w:rsid w:val="00230002"/>
    <w:rsid w:val="00244C9A"/>
    <w:rsid w:val="00247216"/>
    <w:rsid w:val="0026152B"/>
    <w:rsid w:val="002766AF"/>
    <w:rsid w:val="002A1857"/>
    <w:rsid w:val="002C7F38"/>
    <w:rsid w:val="002F1887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86B51"/>
    <w:rsid w:val="004B3753"/>
    <w:rsid w:val="004C31D2"/>
    <w:rsid w:val="004D55C2"/>
    <w:rsid w:val="0051656C"/>
    <w:rsid w:val="00521131"/>
    <w:rsid w:val="00527C0B"/>
    <w:rsid w:val="005410F6"/>
    <w:rsid w:val="005729C4"/>
    <w:rsid w:val="0058706F"/>
    <w:rsid w:val="0059227B"/>
    <w:rsid w:val="005974AD"/>
    <w:rsid w:val="005B0966"/>
    <w:rsid w:val="005B795D"/>
    <w:rsid w:val="005D365C"/>
    <w:rsid w:val="005E209F"/>
    <w:rsid w:val="00607B24"/>
    <w:rsid w:val="00613820"/>
    <w:rsid w:val="00633A02"/>
    <w:rsid w:val="00652248"/>
    <w:rsid w:val="00655827"/>
    <w:rsid w:val="00657B80"/>
    <w:rsid w:val="00675B3C"/>
    <w:rsid w:val="0069495C"/>
    <w:rsid w:val="006B4EAE"/>
    <w:rsid w:val="006C1509"/>
    <w:rsid w:val="006D340A"/>
    <w:rsid w:val="00702BCC"/>
    <w:rsid w:val="00703641"/>
    <w:rsid w:val="00715A1D"/>
    <w:rsid w:val="00760BB0"/>
    <w:rsid w:val="0076157A"/>
    <w:rsid w:val="00764CBE"/>
    <w:rsid w:val="0076782C"/>
    <w:rsid w:val="00784593"/>
    <w:rsid w:val="00786E8C"/>
    <w:rsid w:val="007A00EF"/>
    <w:rsid w:val="007A4B1F"/>
    <w:rsid w:val="007B19EA"/>
    <w:rsid w:val="007C0A2D"/>
    <w:rsid w:val="007C27B0"/>
    <w:rsid w:val="007D284E"/>
    <w:rsid w:val="007E6724"/>
    <w:rsid w:val="007F300B"/>
    <w:rsid w:val="008014C3"/>
    <w:rsid w:val="00850812"/>
    <w:rsid w:val="00862A45"/>
    <w:rsid w:val="00876B9A"/>
    <w:rsid w:val="008933BF"/>
    <w:rsid w:val="008A10C4"/>
    <w:rsid w:val="008B0248"/>
    <w:rsid w:val="008F5F33"/>
    <w:rsid w:val="0091046A"/>
    <w:rsid w:val="00922B77"/>
    <w:rsid w:val="00926ABD"/>
    <w:rsid w:val="00936EE4"/>
    <w:rsid w:val="00947F4E"/>
    <w:rsid w:val="009607D3"/>
    <w:rsid w:val="0096495C"/>
    <w:rsid w:val="00966D47"/>
    <w:rsid w:val="00992312"/>
    <w:rsid w:val="009C0DED"/>
    <w:rsid w:val="00A37D7F"/>
    <w:rsid w:val="00A46410"/>
    <w:rsid w:val="00A57688"/>
    <w:rsid w:val="00A82EC4"/>
    <w:rsid w:val="00A84A94"/>
    <w:rsid w:val="00AD1DAA"/>
    <w:rsid w:val="00AF1E23"/>
    <w:rsid w:val="00AF7F81"/>
    <w:rsid w:val="00B01AFF"/>
    <w:rsid w:val="00B05CC7"/>
    <w:rsid w:val="00B27E39"/>
    <w:rsid w:val="00B33CAA"/>
    <w:rsid w:val="00B350D8"/>
    <w:rsid w:val="00B76763"/>
    <w:rsid w:val="00B7732B"/>
    <w:rsid w:val="00B80070"/>
    <w:rsid w:val="00B85D31"/>
    <w:rsid w:val="00B879F0"/>
    <w:rsid w:val="00BC25AA"/>
    <w:rsid w:val="00BD74BC"/>
    <w:rsid w:val="00BF76EC"/>
    <w:rsid w:val="00C01728"/>
    <w:rsid w:val="00C022E3"/>
    <w:rsid w:val="00C0505C"/>
    <w:rsid w:val="00C22D17"/>
    <w:rsid w:val="00C4712D"/>
    <w:rsid w:val="00C555C9"/>
    <w:rsid w:val="00C94F55"/>
    <w:rsid w:val="00CA7D62"/>
    <w:rsid w:val="00CB07A8"/>
    <w:rsid w:val="00CD4A57"/>
    <w:rsid w:val="00D01D74"/>
    <w:rsid w:val="00D146F1"/>
    <w:rsid w:val="00D33604"/>
    <w:rsid w:val="00D37B08"/>
    <w:rsid w:val="00D437FF"/>
    <w:rsid w:val="00D5130C"/>
    <w:rsid w:val="00D539A5"/>
    <w:rsid w:val="00D61C37"/>
    <w:rsid w:val="00D62265"/>
    <w:rsid w:val="00D838AB"/>
    <w:rsid w:val="00D8512E"/>
    <w:rsid w:val="00DA1E58"/>
    <w:rsid w:val="00DE4EF2"/>
    <w:rsid w:val="00DF2C0E"/>
    <w:rsid w:val="00E04DB6"/>
    <w:rsid w:val="00E05859"/>
    <w:rsid w:val="00E06FFB"/>
    <w:rsid w:val="00E30155"/>
    <w:rsid w:val="00E419DE"/>
    <w:rsid w:val="00E91FE1"/>
    <w:rsid w:val="00EA5E95"/>
    <w:rsid w:val="00ED4954"/>
    <w:rsid w:val="00EE0943"/>
    <w:rsid w:val="00EE33A2"/>
    <w:rsid w:val="00F23F0D"/>
    <w:rsid w:val="00F33CF1"/>
    <w:rsid w:val="00F67A1C"/>
    <w:rsid w:val="00F82C5B"/>
    <w:rsid w:val="00F8555F"/>
    <w:rsid w:val="00FB530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annotation subject"/>
    <w:basedOn w:val="ad"/>
    <w:next w:val="ad"/>
    <w:link w:val="af3"/>
    <w:rsid w:val="0008104C"/>
    <w:rPr>
      <w:b/>
      <w:bCs/>
    </w:rPr>
  </w:style>
  <w:style w:type="character" w:customStyle="1" w:styleId="ae">
    <w:name w:val="批注文字 字符"/>
    <w:basedOn w:val="a0"/>
    <w:link w:val="ad"/>
    <w:semiHidden/>
    <w:rsid w:val="0008104C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08104C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cmcc</cp:lastModifiedBy>
  <cp:revision>3</cp:revision>
  <cp:lastPrinted>1899-12-31T23:00:00Z</cp:lastPrinted>
  <dcterms:created xsi:type="dcterms:W3CDTF">2022-03-25T07:46:00Z</dcterms:created>
  <dcterms:modified xsi:type="dcterms:W3CDTF">2022-03-25T08:44:00Z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